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0EF073" w14:textId="77777777" w:rsidR="0060103F" w:rsidRDefault="0060103F" w:rsidP="0060103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Henry SWIFT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fl.1468-77)</w:t>
      </w:r>
    </w:p>
    <w:p w14:paraId="2A2B750C" w14:textId="77777777" w:rsidR="0060103F" w:rsidRDefault="0060103F" w:rsidP="0060103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Cambridge University. From Newnham, </w:t>
      </w:r>
      <w:proofErr w:type="spellStart"/>
      <w:r>
        <w:rPr>
          <w:rFonts w:ascii="Times New Roman" w:hAnsi="Times New Roman" w:cs="Times New Roman"/>
          <w:sz w:val="24"/>
          <w:szCs w:val="24"/>
        </w:rPr>
        <w:t>Northamptonshire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60361E35" w14:textId="77777777" w:rsidR="0060103F" w:rsidRDefault="0060103F" w:rsidP="0060103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731B0B9" w14:textId="77777777" w:rsidR="0060103F" w:rsidRDefault="0060103F" w:rsidP="0060103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8555809" w14:textId="77777777" w:rsidR="0060103F" w:rsidRDefault="0060103F" w:rsidP="0060103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1468</w:t>
      </w:r>
      <w:r>
        <w:rPr>
          <w:rFonts w:ascii="Times New Roman" w:hAnsi="Times New Roman" w:cs="Times New Roman"/>
          <w:sz w:val="24"/>
          <w:szCs w:val="24"/>
        </w:rPr>
        <w:tab/>
        <w:t>He was admitted at King’s Hall as a scholar from Eton.</w:t>
      </w:r>
    </w:p>
    <w:p w14:paraId="2D1F3F44" w14:textId="77777777" w:rsidR="0060103F" w:rsidRDefault="0060103F" w:rsidP="0060103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D5678">
        <w:rPr>
          <w:rFonts w:ascii="Times New Roman" w:hAnsi="Times New Roman" w:cs="Times New Roman"/>
          <w:sz w:val="24"/>
          <w:szCs w:val="24"/>
        </w:rPr>
        <w:t xml:space="preserve">(Alumni </w:t>
      </w:r>
      <w:proofErr w:type="spellStart"/>
      <w:r w:rsidRPr="00BD5678">
        <w:rPr>
          <w:rFonts w:ascii="Times New Roman" w:hAnsi="Times New Roman" w:cs="Times New Roman"/>
          <w:sz w:val="24"/>
          <w:szCs w:val="24"/>
        </w:rPr>
        <w:t>Cantab.</w:t>
      </w:r>
      <w:proofErr w:type="spellEnd"/>
      <w:r w:rsidRPr="00BD5678">
        <w:rPr>
          <w:rFonts w:ascii="Times New Roman" w:hAnsi="Times New Roman" w:cs="Times New Roman"/>
          <w:sz w:val="24"/>
          <w:szCs w:val="24"/>
        </w:rPr>
        <w:t xml:space="preserve"> vol.1 part 4 p.</w:t>
      </w:r>
      <w:r>
        <w:rPr>
          <w:rFonts w:ascii="Times New Roman" w:hAnsi="Times New Roman" w:cs="Times New Roman"/>
          <w:sz w:val="24"/>
          <w:szCs w:val="24"/>
        </w:rPr>
        <w:t>192)</w:t>
      </w:r>
    </w:p>
    <w:p w14:paraId="22CAE00F" w14:textId="77777777" w:rsidR="0060103F" w:rsidRDefault="0060103F" w:rsidP="0060103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1470-1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B.A.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(ibid.)</w:t>
      </w:r>
    </w:p>
    <w:p w14:paraId="5C025672" w14:textId="77777777" w:rsidR="0060103F" w:rsidRDefault="0060103F" w:rsidP="0060103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1476-7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M.A.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(ibid.)</w:t>
      </w:r>
    </w:p>
    <w:p w14:paraId="60BB39B1" w14:textId="77777777" w:rsidR="0060103F" w:rsidRDefault="0060103F" w:rsidP="0060103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9A112D2" w14:textId="77777777" w:rsidR="0060103F" w:rsidRDefault="0060103F" w:rsidP="0060103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35BBBC3" w14:textId="77777777" w:rsidR="0060103F" w:rsidRDefault="0060103F" w:rsidP="0060103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August 2021</w:t>
      </w:r>
    </w:p>
    <w:p w14:paraId="6851BF8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F388BB" w14:textId="77777777" w:rsidR="0060103F" w:rsidRDefault="0060103F" w:rsidP="009139A6">
      <w:r>
        <w:separator/>
      </w:r>
    </w:p>
  </w:endnote>
  <w:endnote w:type="continuationSeparator" w:id="0">
    <w:p w14:paraId="01E90685" w14:textId="77777777" w:rsidR="0060103F" w:rsidRDefault="0060103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8D36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8B4C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8E75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2E9822" w14:textId="77777777" w:rsidR="0060103F" w:rsidRDefault="0060103F" w:rsidP="009139A6">
      <w:r>
        <w:separator/>
      </w:r>
    </w:p>
  </w:footnote>
  <w:footnote w:type="continuationSeparator" w:id="0">
    <w:p w14:paraId="05C8C8B4" w14:textId="77777777" w:rsidR="0060103F" w:rsidRDefault="0060103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CE163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841B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5C0C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103F"/>
    <w:rsid w:val="000666E0"/>
    <w:rsid w:val="002510B7"/>
    <w:rsid w:val="005C130B"/>
    <w:rsid w:val="0060103F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FC6BD7"/>
  <w15:chartTrackingRefBased/>
  <w15:docId w15:val="{A3EF3DA9-9E8B-460C-8AB6-645B9F045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2021-10-26T20:38:00Z</dcterms:created>
  <dcterms:modified xsi:type="dcterms:W3CDTF">2021-10-26T20:39:00Z</dcterms:modified>
</cp:coreProperties>
</file>